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038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PAKE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PAKKE)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(fl.1488-90)</w:t>
      </w:r>
    </w:p>
    <w:p w:rsidR="00F03867" w:rsidRDefault="00F038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F03867" w:rsidRDefault="00F038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3867" w:rsidRDefault="00F038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3867" w:rsidRDefault="00F038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1488-9</w:t>
      </w:r>
      <w:r>
        <w:rPr>
          <w:rFonts w:ascii="Times New Roman" w:hAnsi="Times New Roman" w:cs="Times New Roman"/>
          <w:sz w:val="24"/>
          <w:szCs w:val="24"/>
        </w:rPr>
        <w:tab/>
        <w:t>M.A.   (Alumni Cantab. vol.1 part 3 p.297)</w:t>
      </w:r>
    </w:p>
    <w:p w:rsidR="00F03867" w:rsidRDefault="00F038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Mar.1490</w:t>
      </w:r>
      <w:r>
        <w:rPr>
          <w:rFonts w:ascii="Times New Roman" w:hAnsi="Times New Roman" w:cs="Times New Roman"/>
          <w:sz w:val="24"/>
          <w:szCs w:val="24"/>
        </w:rPr>
        <w:tab/>
        <w:t>He was ordained sub-deacon in Ely Cathedral.  (ibid.)</w:t>
      </w:r>
    </w:p>
    <w:p w:rsidR="00F03867" w:rsidRDefault="00F038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Ordained priest.  (ibid.)</w:t>
      </w:r>
    </w:p>
    <w:p w:rsidR="00F03867" w:rsidRDefault="00F038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3867" w:rsidRDefault="00F038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3867" w:rsidRPr="00F03867" w:rsidRDefault="00F038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November 2015 </w:t>
      </w:r>
      <w:bookmarkStart w:id="0" w:name="_GoBack"/>
      <w:bookmarkEnd w:id="0"/>
    </w:p>
    <w:sectPr w:rsidR="00F03867" w:rsidRPr="00F038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867" w:rsidRDefault="00F03867" w:rsidP="00564E3C">
      <w:pPr>
        <w:spacing w:after="0" w:line="240" w:lineRule="auto"/>
      </w:pPr>
      <w:r>
        <w:separator/>
      </w:r>
    </w:p>
  </w:endnote>
  <w:endnote w:type="continuationSeparator" w:id="0">
    <w:p w:rsidR="00F03867" w:rsidRDefault="00F0386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03867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867" w:rsidRDefault="00F03867" w:rsidP="00564E3C">
      <w:pPr>
        <w:spacing w:after="0" w:line="240" w:lineRule="auto"/>
      </w:pPr>
      <w:r>
        <w:separator/>
      </w:r>
    </w:p>
  </w:footnote>
  <w:footnote w:type="continuationSeparator" w:id="0">
    <w:p w:rsidR="00F03867" w:rsidRDefault="00F0386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67"/>
    <w:rsid w:val="00372DC6"/>
    <w:rsid w:val="00564E3C"/>
    <w:rsid w:val="0064591D"/>
    <w:rsid w:val="00DD5B8A"/>
    <w:rsid w:val="00EB41B8"/>
    <w:rsid w:val="00F03867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899D3"/>
  <w15:chartTrackingRefBased/>
  <w15:docId w15:val="{5D6F3F79-FA94-4175-82F4-84E57D5EC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7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2015-11-14T19:44:00Z</dcterms:created>
  <dcterms:modified xsi:type="dcterms:W3CDTF">2015-11-14T19:51:00Z</dcterms:modified>
</cp:coreProperties>
</file>